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05748AE6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643592" w:rsidRPr="00643592">
        <w:rPr>
          <w:noProof/>
        </w:rPr>
        <w:t>10038520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EC6FA6C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A52B04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7249B8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A52B04">
        <w:t>200.000,00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321292D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A52B04">
        <w:t>5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C6040FC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A52B04">
        <w:rPr>
          <w:b w:val="0"/>
          <w:bCs w:val="0"/>
        </w:rPr>
        <w:t>70.000,00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13728E76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A52B04">
        <w:rPr>
          <w:b w:val="0"/>
        </w:rPr>
        <w:t>10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A52B04" w:rsidRPr="00A52B04">
        <w:rPr>
          <w:b w:val="0"/>
        </w:rPr>
        <w:t>international carbon markets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067437E4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A52B04">
        <w:rPr>
          <w:bCs w:val="0"/>
        </w:rPr>
        <w:t>4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FD7153">
        <w:rPr>
          <w:b w:val="0"/>
        </w:rPr>
        <w:t>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12503" w14:textId="77777777" w:rsidR="00C56B3E" w:rsidRDefault="00C56B3E" w:rsidP="00A637D0">
      <w:r>
        <w:separator/>
      </w:r>
    </w:p>
  </w:endnote>
  <w:endnote w:type="continuationSeparator" w:id="0">
    <w:p w14:paraId="384F1DD6" w14:textId="77777777" w:rsidR="00C56B3E" w:rsidRDefault="00C56B3E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75A6D" w14:textId="77777777" w:rsidR="00C56B3E" w:rsidRDefault="00C56B3E" w:rsidP="00A637D0">
      <w:r>
        <w:separator/>
      </w:r>
    </w:p>
  </w:footnote>
  <w:footnote w:type="continuationSeparator" w:id="0">
    <w:p w14:paraId="30D247EB" w14:textId="77777777" w:rsidR="00C56B3E" w:rsidRDefault="00C56B3E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1081"/>
    <w:rsid w:val="000D3A05"/>
    <w:rsid w:val="000E3666"/>
    <w:rsid w:val="000E4542"/>
    <w:rsid w:val="000E4FA6"/>
    <w:rsid w:val="000F1C7E"/>
    <w:rsid w:val="000F638B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56B27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927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3592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49B8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52B04"/>
    <w:rsid w:val="00A62820"/>
    <w:rsid w:val="00A637D0"/>
    <w:rsid w:val="00A64890"/>
    <w:rsid w:val="00A66242"/>
    <w:rsid w:val="00A71D28"/>
    <w:rsid w:val="00A72274"/>
    <w:rsid w:val="00A724D2"/>
    <w:rsid w:val="00A73771"/>
    <w:rsid w:val="00A814D6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A11AE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B3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D7153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1081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4F6927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D7459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52990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1751</Words>
  <Characters>11034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06/2026</vt:lpstr>
      <vt:lpstr>e-eigenerklaerung-eignung-oeffentliche-ausschreibung-uvgo-de, Stand: 01/2023</vt:lpstr>
    </vt:vector>
  </TitlesOfParts>
  <Company>GIZ GmbH</Company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Salyhov, Ata GIZ</cp:lastModifiedBy>
  <cp:revision>5</cp:revision>
  <cp:lastPrinted>2018-02-16T12:47:00Z</cp:lastPrinted>
  <dcterms:created xsi:type="dcterms:W3CDTF">2026-07-17T09:05:00Z</dcterms:created>
  <dcterms:modified xsi:type="dcterms:W3CDTF">2026-07-17T12:30:00Z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